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Orpington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Orpington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Orpington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Orpington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Orpington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Orpington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61.9% </w:t>
      </w:r>
      <w:r w:rsidRPr="004747BF">
        <w:rPr>
          <w:rFonts w:ascii="Libre Franklin Light" w:eastAsia="Times New Roman" w:hAnsi="Libre Franklin Light" w:cs="Calibri Light"/>
        </w:rPr>
        <w:t xml:space="preserve">of those respondents classified as PGSI 8+ in Orpington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Orpington is estimated to be </w:t>
      </w:r>
      <w:r w:rsidRPr="00773DF7">
        <w:rPr>
          <w:rFonts w:ascii="Libre Franklin Light" w:eastAsia="Times New Roman" w:hAnsi="Libre Franklin Light" w:cs="Calibri Light"/>
          <w:b/>
          <w:bCs/>
          <w:color w:val="C45911" w:themeColor="accent2" w:themeShade="BF"/>
        </w:rPr>
        <w:t xml:space="preserve">£1,261,253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Orpington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Orpington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Orpington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Orpington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Orp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Orpington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Orp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Orpington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Orpington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Orp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Orpington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Orpington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Orpington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Orpington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Orpington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Orpington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£1,261,253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Orpington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£20,544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£424,856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£30,435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£8,560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£15,693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£761,165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£1,261,253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Orpington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Orpington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Orpington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Orpington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Orpington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Orpington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Orpington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Orpington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Orpington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Orpington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Orpington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Orpington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32717A0-9B80-472D-97C3-0C8842CADDD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